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6D6D" w:rsidRPr="009C6D6D" w:rsidRDefault="009C6D6D" w:rsidP="009C6D6D">
      <w:pPr>
        <w:rPr>
          <w:sz w:val="22"/>
          <w:szCs w:val="22"/>
        </w:rPr>
      </w:pPr>
      <w:r w:rsidRPr="009C6D6D">
        <w:rPr>
          <w:sz w:val="22"/>
          <w:szCs w:val="22"/>
        </w:rPr>
        <w:t>January 23, 2011</w:t>
      </w:r>
    </w:p>
    <w:p w:rsidR="009C6D6D" w:rsidRPr="009C6D6D" w:rsidRDefault="009C6D6D" w:rsidP="009C6D6D">
      <w:pPr>
        <w:rPr>
          <w:sz w:val="22"/>
          <w:szCs w:val="22"/>
        </w:rPr>
      </w:pPr>
    </w:p>
    <w:p w:rsidR="009C6D6D" w:rsidRPr="009C6D6D" w:rsidRDefault="009C6D6D" w:rsidP="009C6D6D">
      <w:pPr>
        <w:rPr>
          <w:sz w:val="22"/>
          <w:szCs w:val="22"/>
        </w:rPr>
      </w:pPr>
      <w:r w:rsidRPr="009C6D6D">
        <w:rPr>
          <w:sz w:val="22"/>
          <w:szCs w:val="22"/>
        </w:rPr>
        <w:t>Dear Viking Parent/Guardian,</w:t>
      </w:r>
    </w:p>
    <w:p w:rsidR="009C6D6D" w:rsidRPr="009C6D6D" w:rsidRDefault="009C6D6D" w:rsidP="009C6D6D">
      <w:pPr>
        <w:rPr>
          <w:sz w:val="22"/>
          <w:szCs w:val="22"/>
        </w:rPr>
      </w:pPr>
    </w:p>
    <w:p w:rsidR="009C6D6D" w:rsidRPr="009C6D6D" w:rsidRDefault="009C6D6D" w:rsidP="009C6D6D">
      <w:pPr>
        <w:rPr>
          <w:sz w:val="22"/>
          <w:szCs w:val="22"/>
        </w:rPr>
      </w:pPr>
      <w:r w:rsidRPr="009C6D6D">
        <w:rPr>
          <w:sz w:val="22"/>
          <w:szCs w:val="22"/>
        </w:rPr>
        <w:t>I am looking forward to having your child in my class this semester.  The North Carolina Standard Course of Study/Essential Standards, the National Science Standards will be followed for each course.</w:t>
      </w:r>
    </w:p>
    <w:p w:rsidR="009C6D6D" w:rsidRPr="009C6D6D" w:rsidRDefault="009C6D6D" w:rsidP="009C6D6D">
      <w:pPr>
        <w:rPr>
          <w:sz w:val="22"/>
          <w:szCs w:val="22"/>
        </w:rPr>
      </w:pPr>
    </w:p>
    <w:p w:rsidR="009C6D6D" w:rsidRPr="009C6D6D" w:rsidRDefault="009C6D6D" w:rsidP="009C6D6D">
      <w:pPr>
        <w:rPr>
          <w:sz w:val="22"/>
          <w:szCs w:val="22"/>
        </w:rPr>
      </w:pPr>
      <w:r w:rsidRPr="009C6D6D">
        <w:rPr>
          <w:sz w:val="22"/>
          <w:szCs w:val="22"/>
        </w:rPr>
        <w:t>The success of your child depends on all of us working together.  To help your child achieve this:</w:t>
      </w:r>
    </w:p>
    <w:p w:rsidR="009C6D6D" w:rsidRPr="009C6D6D" w:rsidRDefault="009C6D6D" w:rsidP="009C6D6D">
      <w:pPr>
        <w:numPr>
          <w:ilvl w:val="0"/>
          <w:numId w:val="6"/>
        </w:numPr>
        <w:rPr>
          <w:sz w:val="22"/>
          <w:szCs w:val="22"/>
        </w:rPr>
      </w:pPr>
      <w:r w:rsidRPr="009C6D6D">
        <w:rPr>
          <w:b/>
          <w:sz w:val="22"/>
          <w:szCs w:val="22"/>
        </w:rPr>
        <w:t xml:space="preserve">Please review all the papers sent home with your child:  </w:t>
      </w:r>
    </w:p>
    <w:p w:rsidR="009C6D6D" w:rsidRPr="009C6D6D" w:rsidRDefault="009C6D6D" w:rsidP="009C6D6D">
      <w:pPr>
        <w:numPr>
          <w:ilvl w:val="1"/>
          <w:numId w:val="6"/>
        </w:numPr>
        <w:rPr>
          <w:sz w:val="22"/>
          <w:szCs w:val="22"/>
        </w:rPr>
      </w:pPr>
      <w:r w:rsidRPr="009C6D6D">
        <w:rPr>
          <w:sz w:val="22"/>
          <w:szCs w:val="22"/>
        </w:rPr>
        <w:t xml:space="preserve">Course Plan, </w:t>
      </w:r>
    </w:p>
    <w:p w:rsidR="009C6D6D" w:rsidRPr="009C6D6D" w:rsidRDefault="009C6D6D" w:rsidP="009C6D6D">
      <w:pPr>
        <w:numPr>
          <w:ilvl w:val="1"/>
          <w:numId w:val="6"/>
        </w:numPr>
        <w:rPr>
          <w:sz w:val="22"/>
          <w:szCs w:val="22"/>
        </w:rPr>
      </w:pPr>
      <w:r w:rsidRPr="009C6D6D">
        <w:rPr>
          <w:sz w:val="22"/>
          <w:szCs w:val="22"/>
        </w:rPr>
        <w:t>Pacing Guide,</w:t>
      </w:r>
    </w:p>
    <w:p w:rsidR="009C6D6D" w:rsidRPr="009C6D6D" w:rsidRDefault="009C6D6D" w:rsidP="009C6D6D">
      <w:pPr>
        <w:numPr>
          <w:ilvl w:val="1"/>
          <w:numId w:val="6"/>
        </w:numPr>
        <w:rPr>
          <w:sz w:val="22"/>
          <w:szCs w:val="22"/>
        </w:rPr>
      </w:pPr>
      <w:r w:rsidRPr="009C6D6D">
        <w:rPr>
          <w:sz w:val="22"/>
          <w:szCs w:val="22"/>
        </w:rPr>
        <w:t>Safety Contract, and</w:t>
      </w:r>
    </w:p>
    <w:p w:rsidR="009C6D6D" w:rsidRPr="009C6D6D" w:rsidRDefault="009C6D6D" w:rsidP="009C6D6D">
      <w:pPr>
        <w:numPr>
          <w:ilvl w:val="1"/>
          <w:numId w:val="6"/>
        </w:numPr>
        <w:rPr>
          <w:sz w:val="22"/>
          <w:szCs w:val="22"/>
        </w:rPr>
      </w:pPr>
      <w:r w:rsidRPr="009C6D6D">
        <w:rPr>
          <w:sz w:val="22"/>
          <w:szCs w:val="22"/>
        </w:rPr>
        <w:t>Science Dept. Rules &amp; Regulations.</w:t>
      </w:r>
    </w:p>
    <w:p w:rsidR="009C6D6D" w:rsidRPr="009C6D6D" w:rsidRDefault="009C6D6D" w:rsidP="009C6D6D">
      <w:pPr>
        <w:rPr>
          <w:sz w:val="22"/>
          <w:szCs w:val="22"/>
        </w:rPr>
      </w:pPr>
    </w:p>
    <w:p w:rsidR="009C6D6D" w:rsidRPr="009C6D6D" w:rsidRDefault="009C6D6D" w:rsidP="009C6D6D">
      <w:pPr>
        <w:pStyle w:val="ListParagraph"/>
        <w:numPr>
          <w:ilvl w:val="0"/>
          <w:numId w:val="6"/>
        </w:numPr>
        <w:rPr>
          <w:sz w:val="22"/>
          <w:szCs w:val="22"/>
        </w:rPr>
      </w:pPr>
      <w:r w:rsidRPr="009C6D6D">
        <w:rPr>
          <w:b/>
          <w:sz w:val="22"/>
          <w:szCs w:val="22"/>
        </w:rPr>
        <w:t>Impress upon them the importance of attendance!</w:t>
      </w:r>
      <w:r w:rsidRPr="009C6D6D">
        <w:rPr>
          <w:sz w:val="22"/>
          <w:szCs w:val="22"/>
        </w:rPr>
        <w:t xml:space="preserve">  Students will benefit daily from classroom activities that are essential to this course.  All missed assignments must be made up.</w:t>
      </w:r>
    </w:p>
    <w:p w:rsidR="009C6D6D" w:rsidRPr="009C6D6D" w:rsidRDefault="009C6D6D" w:rsidP="009C6D6D">
      <w:pPr>
        <w:pStyle w:val="ListParagraph"/>
        <w:rPr>
          <w:sz w:val="22"/>
          <w:szCs w:val="22"/>
        </w:rPr>
      </w:pPr>
    </w:p>
    <w:p w:rsidR="009C6D6D" w:rsidRPr="009C6D6D" w:rsidRDefault="009C6D6D" w:rsidP="009C6D6D">
      <w:pPr>
        <w:pStyle w:val="ListParagraph"/>
        <w:numPr>
          <w:ilvl w:val="0"/>
          <w:numId w:val="6"/>
        </w:numPr>
        <w:rPr>
          <w:sz w:val="22"/>
          <w:szCs w:val="22"/>
        </w:rPr>
      </w:pPr>
      <w:r w:rsidRPr="009C6D6D">
        <w:rPr>
          <w:b/>
          <w:sz w:val="22"/>
          <w:szCs w:val="22"/>
        </w:rPr>
        <w:t xml:space="preserve">Please provide an environment (time, space, resources) for homework and studying that supports success.  </w:t>
      </w:r>
      <w:r w:rsidRPr="009C6D6D">
        <w:rPr>
          <w:sz w:val="22"/>
          <w:szCs w:val="22"/>
        </w:rPr>
        <w:t xml:space="preserve">Homework may be assigned each night.  This ensures we cover the curriculum.  Also, please ask your child what they learned each day to help them summarize and review the material.         </w:t>
      </w:r>
    </w:p>
    <w:p w:rsidR="009C6D6D" w:rsidRPr="009C6D6D" w:rsidRDefault="009C6D6D" w:rsidP="009C6D6D">
      <w:pPr>
        <w:pStyle w:val="ListParagraph"/>
        <w:rPr>
          <w:b/>
          <w:sz w:val="22"/>
          <w:szCs w:val="22"/>
        </w:rPr>
      </w:pPr>
    </w:p>
    <w:p w:rsidR="009C6D6D" w:rsidRPr="009C6D6D" w:rsidRDefault="009C6D6D" w:rsidP="009C6D6D">
      <w:pPr>
        <w:pStyle w:val="ListParagraph"/>
        <w:numPr>
          <w:ilvl w:val="0"/>
          <w:numId w:val="6"/>
        </w:numPr>
        <w:rPr>
          <w:sz w:val="22"/>
          <w:szCs w:val="22"/>
        </w:rPr>
      </w:pPr>
      <w:r w:rsidRPr="009C6D6D">
        <w:rPr>
          <w:b/>
          <w:sz w:val="22"/>
          <w:szCs w:val="22"/>
        </w:rPr>
        <w:t>Sign the Mid-term &amp; End of the 6 weeks progress reports that will be sent home.</w:t>
      </w:r>
      <w:r w:rsidRPr="009C6D6D">
        <w:rPr>
          <w:sz w:val="22"/>
          <w:szCs w:val="22"/>
        </w:rPr>
        <w:t xml:space="preserve">  Students must return the signed reports for a grade within 5 school days.  Approximate mid 6 weeks dates are 2.10, 3.27, </w:t>
      </w:r>
      <w:proofErr w:type="gramStart"/>
      <w:r w:rsidRPr="009C6D6D">
        <w:rPr>
          <w:sz w:val="22"/>
          <w:szCs w:val="22"/>
        </w:rPr>
        <w:t>5.16</w:t>
      </w:r>
      <w:proofErr w:type="gramEnd"/>
      <w:r w:rsidRPr="009C6D6D">
        <w:rPr>
          <w:sz w:val="22"/>
          <w:szCs w:val="22"/>
        </w:rPr>
        <w:t xml:space="preserve">.  End of six weeks grading periods are 3.5, 4.27, 6.7. </w:t>
      </w:r>
    </w:p>
    <w:p w:rsidR="009C6D6D" w:rsidRPr="009C6D6D" w:rsidRDefault="009C6D6D" w:rsidP="009C6D6D">
      <w:pPr>
        <w:rPr>
          <w:sz w:val="22"/>
          <w:szCs w:val="22"/>
        </w:rPr>
      </w:pPr>
    </w:p>
    <w:p w:rsidR="009C6D6D" w:rsidRPr="009C6D6D" w:rsidRDefault="009C6D6D" w:rsidP="009C6D6D">
      <w:pPr>
        <w:numPr>
          <w:ilvl w:val="0"/>
          <w:numId w:val="6"/>
        </w:numPr>
        <w:rPr>
          <w:sz w:val="22"/>
          <w:szCs w:val="22"/>
        </w:rPr>
      </w:pPr>
      <w:r w:rsidRPr="009C6D6D">
        <w:rPr>
          <w:b/>
          <w:sz w:val="22"/>
          <w:szCs w:val="22"/>
        </w:rPr>
        <w:t xml:space="preserve">Note that an Exit Test and Final Exam will be given that covers the goals we will cover.  </w:t>
      </w:r>
      <w:r w:rsidRPr="009C6D6D">
        <w:rPr>
          <w:sz w:val="22"/>
          <w:szCs w:val="22"/>
        </w:rPr>
        <w:t>It will be given the last week of May, first week of June.  The final exam counts 25% of their TOTAL GRADE.</w:t>
      </w:r>
    </w:p>
    <w:p w:rsidR="009C6D6D" w:rsidRPr="009C6D6D" w:rsidRDefault="009C6D6D" w:rsidP="009C6D6D">
      <w:pPr>
        <w:ind w:left="630" w:hanging="630"/>
        <w:rPr>
          <w:sz w:val="22"/>
          <w:szCs w:val="22"/>
        </w:rPr>
      </w:pPr>
    </w:p>
    <w:p w:rsidR="009C6D6D" w:rsidRPr="009C6D6D" w:rsidRDefault="009C6D6D" w:rsidP="009C6D6D">
      <w:pPr>
        <w:numPr>
          <w:ilvl w:val="0"/>
          <w:numId w:val="6"/>
        </w:numPr>
        <w:rPr>
          <w:sz w:val="22"/>
          <w:szCs w:val="22"/>
        </w:rPr>
      </w:pPr>
      <w:r w:rsidRPr="009C6D6D">
        <w:rPr>
          <w:b/>
          <w:sz w:val="22"/>
          <w:szCs w:val="22"/>
        </w:rPr>
        <w:t>Be involved in our positive reinforcement strategies!</w:t>
      </w:r>
      <w:r w:rsidRPr="009C6D6D">
        <w:rPr>
          <w:sz w:val="22"/>
          <w:szCs w:val="22"/>
        </w:rPr>
        <w:t xml:space="preserve">  Examples we use include verbal praise, notes sent home, and phone calls.  For extra assistance and extra credit we encourage your child to attend tutorial.</w:t>
      </w:r>
    </w:p>
    <w:p w:rsidR="009C6D6D" w:rsidRPr="009C6D6D" w:rsidRDefault="009C6D6D" w:rsidP="009C6D6D">
      <w:pPr>
        <w:rPr>
          <w:sz w:val="22"/>
          <w:szCs w:val="22"/>
        </w:rPr>
      </w:pPr>
    </w:p>
    <w:p w:rsidR="009C6D6D" w:rsidRPr="009C6D6D" w:rsidRDefault="009C6D6D" w:rsidP="009C6D6D">
      <w:pPr>
        <w:rPr>
          <w:sz w:val="22"/>
          <w:szCs w:val="22"/>
        </w:rPr>
      </w:pPr>
      <w:r w:rsidRPr="009C6D6D">
        <w:rPr>
          <w:sz w:val="22"/>
          <w:szCs w:val="22"/>
        </w:rPr>
        <w:t xml:space="preserve">If you have questions at any time, please call or send me an email.  I will respond as soon as possible, or we can set up a conference.  Thank you for taking the time to read this letter and to review the papers describing the course expectations with your child.  Please return the </w:t>
      </w:r>
      <w:r w:rsidRPr="009C6D6D">
        <w:rPr>
          <w:b/>
          <w:sz w:val="22"/>
          <w:szCs w:val="22"/>
        </w:rPr>
        <w:t>Signature Sheet</w:t>
      </w:r>
      <w:r w:rsidRPr="009C6D6D">
        <w:rPr>
          <w:sz w:val="22"/>
          <w:szCs w:val="22"/>
        </w:rPr>
        <w:t xml:space="preserve"> to me as soon as possible.  Your involvement in your child’s education is very important.  With good communication and collaboration, we can produce the best learning experience for your child.</w:t>
      </w:r>
    </w:p>
    <w:p w:rsidR="009C6D6D" w:rsidRPr="009C6D6D" w:rsidRDefault="009C6D6D" w:rsidP="009C6D6D">
      <w:pPr>
        <w:rPr>
          <w:sz w:val="22"/>
          <w:szCs w:val="22"/>
        </w:rPr>
      </w:pPr>
    </w:p>
    <w:p w:rsidR="009C6D6D" w:rsidRPr="009C6D6D" w:rsidRDefault="009C6D6D" w:rsidP="009C6D6D">
      <w:pPr>
        <w:rPr>
          <w:sz w:val="22"/>
          <w:szCs w:val="22"/>
        </w:rPr>
      </w:pPr>
      <w:r w:rsidRPr="009C6D6D">
        <w:rPr>
          <w:sz w:val="22"/>
          <w:szCs w:val="22"/>
        </w:rPr>
        <w:t>Sincerely,</w:t>
      </w:r>
    </w:p>
    <w:p w:rsidR="009C6D6D" w:rsidRPr="009C6D6D" w:rsidRDefault="009C6D6D" w:rsidP="009C6D6D">
      <w:pPr>
        <w:rPr>
          <w:sz w:val="22"/>
          <w:szCs w:val="22"/>
        </w:rPr>
      </w:pPr>
    </w:p>
    <w:p w:rsidR="009C6D6D" w:rsidRPr="009C6D6D" w:rsidRDefault="009C6D6D" w:rsidP="009C6D6D">
      <w:pPr>
        <w:rPr>
          <w:sz w:val="22"/>
          <w:szCs w:val="22"/>
        </w:rPr>
      </w:pPr>
    </w:p>
    <w:p w:rsidR="009C6D6D" w:rsidRPr="009C6D6D" w:rsidRDefault="009C6D6D" w:rsidP="009C6D6D">
      <w:pPr>
        <w:rPr>
          <w:sz w:val="22"/>
          <w:szCs w:val="22"/>
        </w:rPr>
      </w:pPr>
      <w:r w:rsidRPr="009C6D6D">
        <w:rPr>
          <w:sz w:val="22"/>
          <w:szCs w:val="22"/>
        </w:rPr>
        <w:t>Constance Johnson</w:t>
      </w:r>
    </w:p>
    <w:p w:rsidR="009C6D6D" w:rsidRPr="009C6D6D" w:rsidRDefault="009C6D6D" w:rsidP="009C6D6D">
      <w:pPr>
        <w:rPr>
          <w:sz w:val="22"/>
          <w:szCs w:val="22"/>
        </w:rPr>
      </w:pPr>
      <w:r w:rsidRPr="009C6D6D">
        <w:rPr>
          <w:sz w:val="22"/>
          <w:szCs w:val="22"/>
        </w:rPr>
        <w:t>Science Teacher</w:t>
      </w:r>
    </w:p>
    <w:p w:rsidR="009C6D6D" w:rsidRPr="009C6D6D" w:rsidRDefault="009C6D6D" w:rsidP="009C6D6D">
      <w:pPr>
        <w:rPr>
          <w:sz w:val="22"/>
          <w:szCs w:val="22"/>
        </w:rPr>
      </w:pPr>
      <w:r w:rsidRPr="009C6D6D">
        <w:rPr>
          <w:sz w:val="22"/>
          <w:szCs w:val="22"/>
        </w:rPr>
        <w:t xml:space="preserve">Email: </w:t>
      </w:r>
      <w:hyperlink r:id="rId8" w:history="1">
        <w:r w:rsidRPr="009C6D6D">
          <w:rPr>
            <w:rStyle w:val="Hyperlink"/>
            <w:sz w:val="22"/>
            <w:szCs w:val="22"/>
          </w:rPr>
          <w:t>cojohnson@nvs.k12.nc.us</w:t>
        </w:r>
      </w:hyperlink>
      <w:r w:rsidRPr="009C6D6D">
        <w:rPr>
          <w:sz w:val="22"/>
          <w:szCs w:val="22"/>
        </w:rPr>
        <w:t xml:space="preserve"> </w:t>
      </w:r>
      <w:r w:rsidRPr="009C6D6D">
        <w:rPr>
          <w:sz w:val="22"/>
          <w:szCs w:val="22"/>
        </w:rPr>
        <w:tab/>
      </w:r>
    </w:p>
    <w:p w:rsidR="009C6D6D" w:rsidRPr="009C6D6D" w:rsidRDefault="009C6D6D" w:rsidP="009C6D6D">
      <w:pPr>
        <w:rPr>
          <w:sz w:val="22"/>
          <w:szCs w:val="22"/>
        </w:rPr>
      </w:pPr>
      <w:r w:rsidRPr="009C6D6D">
        <w:rPr>
          <w:sz w:val="22"/>
          <w:szCs w:val="22"/>
        </w:rPr>
        <w:t>Phone: 252-492-6041 Ext. 6042</w:t>
      </w:r>
      <w:r w:rsidRPr="009C6D6D">
        <w:rPr>
          <w:sz w:val="22"/>
          <w:szCs w:val="22"/>
        </w:rPr>
        <w:tab/>
      </w:r>
    </w:p>
    <w:p w:rsidR="009C6D6D" w:rsidRPr="009C6D6D" w:rsidRDefault="009C6D6D" w:rsidP="009C6D6D">
      <w:pPr>
        <w:rPr>
          <w:sz w:val="22"/>
          <w:szCs w:val="22"/>
        </w:rPr>
      </w:pPr>
      <w:r w:rsidRPr="009C6D6D">
        <w:rPr>
          <w:sz w:val="22"/>
          <w:szCs w:val="22"/>
        </w:rPr>
        <w:t>Tutoring: Monday, Tuesday, Thursday 3:15 – 4:15 pm</w:t>
      </w:r>
    </w:p>
    <w:p w:rsidR="003D0DB5" w:rsidRPr="009C6D6D" w:rsidRDefault="003D0DB5" w:rsidP="009C6D6D">
      <w:pPr>
        <w:rPr>
          <w:sz w:val="22"/>
          <w:szCs w:val="22"/>
        </w:rPr>
      </w:pPr>
    </w:p>
    <w:sectPr w:rsidR="003D0DB5" w:rsidRPr="009C6D6D" w:rsidSect="00D9293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720" w:right="720" w:bottom="720" w:left="720" w:header="360" w:footer="255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4ACE" w:rsidRDefault="00F24ACE">
      <w:r>
        <w:separator/>
      </w:r>
    </w:p>
  </w:endnote>
  <w:endnote w:type="continuationSeparator" w:id="0">
    <w:p w:rsidR="00F24ACE" w:rsidRDefault="00F24A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23E5" w:rsidRDefault="005623E5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2CF4" w:rsidRPr="00F22CF4" w:rsidRDefault="00F22CF4" w:rsidP="00D92938">
    <w:pPr>
      <w:jc w:val="center"/>
      <w:rPr>
        <w:rStyle w:val="Strong"/>
        <w:rFonts w:ascii="Calibri" w:hAnsi="Calibri" w:cs="Arial"/>
        <w:i/>
        <w:sz w:val="18"/>
        <w:szCs w:val="18"/>
      </w:rPr>
    </w:pPr>
    <w:r w:rsidRPr="00F22CF4">
      <w:rPr>
        <w:rStyle w:val="Strong"/>
        <w:rFonts w:ascii="Calibri" w:hAnsi="Calibri" w:cs="Arial"/>
        <w:i/>
        <w:sz w:val="18"/>
        <w:szCs w:val="18"/>
      </w:rPr>
      <w:t>________________________________________________________________________________________________________________________</w:t>
    </w:r>
  </w:p>
  <w:p w:rsidR="00D92938" w:rsidRPr="00D92938" w:rsidRDefault="00D92938" w:rsidP="00D92938">
    <w:pPr>
      <w:jc w:val="center"/>
      <w:rPr>
        <w:rStyle w:val="Strong"/>
        <w:rFonts w:ascii="Calibri" w:hAnsi="Calibri" w:cs="Arial"/>
        <w:i/>
        <w:color w:val="365F91"/>
        <w:sz w:val="18"/>
        <w:szCs w:val="18"/>
      </w:rPr>
    </w:pPr>
    <w:r w:rsidRPr="00D92938">
      <w:rPr>
        <w:rStyle w:val="Strong"/>
        <w:rFonts w:ascii="Calibri" w:hAnsi="Calibri" w:cs="Arial"/>
        <w:i/>
        <w:color w:val="365F91"/>
        <w:sz w:val="18"/>
        <w:szCs w:val="18"/>
      </w:rPr>
      <w:t>VISION: R.E.A.L.- Raise Everyone’s Achievement Level</w:t>
    </w:r>
  </w:p>
  <w:p w:rsidR="00D92938" w:rsidRPr="00F22CF4" w:rsidRDefault="00D92938" w:rsidP="00D92938">
    <w:pPr>
      <w:jc w:val="center"/>
      <w:rPr>
        <w:rStyle w:val="Strong"/>
        <w:rFonts w:ascii="Calibri" w:hAnsi="Calibri" w:cs="Arial"/>
        <w:i/>
        <w:color w:val="365F91"/>
        <w:sz w:val="12"/>
        <w:szCs w:val="12"/>
      </w:rPr>
    </w:pPr>
  </w:p>
  <w:p w:rsidR="003D0DB5" w:rsidRPr="00D92938" w:rsidRDefault="00D92938" w:rsidP="00D92938">
    <w:pPr>
      <w:jc w:val="center"/>
      <w:rPr>
        <w:color w:val="365F91"/>
      </w:rPr>
    </w:pPr>
    <w:r>
      <w:rPr>
        <w:rStyle w:val="Strong"/>
        <w:rFonts w:ascii="Calibri" w:hAnsi="Calibri" w:cs="Arial"/>
        <w:i/>
        <w:color w:val="365F91"/>
        <w:sz w:val="18"/>
        <w:szCs w:val="18"/>
      </w:rPr>
      <w:t>MISSION</w:t>
    </w:r>
    <w:r w:rsidRPr="00D92938">
      <w:rPr>
        <w:rStyle w:val="Strong"/>
        <w:rFonts w:ascii="Calibri" w:hAnsi="Calibri" w:cs="Arial"/>
        <w:i/>
        <w:color w:val="365F91"/>
        <w:sz w:val="18"/>
        <w:szCs w:val="18"/>
      </w:rPr>
      <w:t>: Northern Vance High School strives to prepare 21st Century future-ready students to be innovative, creative, self-motivated, and globally competitive who will pursue a post-secondary education and who will become life-long learners.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23E5" w:rsidRDefault="005623E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4ACE" w:rsidRDefault="00F24ACE">
      <w:r>
        <w:separator/>
      </w:r>
    </w:p>
  </w:footnote>
  <w:footnote w:type="continuationSeparator" w:id="0">
    <w:p w:rsidR="00F24ACE" w:rsidRDefault="00F24AC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23E5" w:rsidRDefault="005623E5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0DB5" w:rsidRDefault="00FF6ACE">
    <w:pPr>
      <w:pStyle w:val="Head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0" type="#_x0000_t202" style="position:absolute;margin-left:324pt;margin-top:-3.85pt;width:236.4pt;height:99pt;z-index:251657728" o:allowincell="f" filled="f" stroked="f">
          <v:textbox style="mso-next-textbox:#_x0000_s2070">
            <w:txbxContent>
              <w:p w:rsidR="00C671F8" w:rsidRPr="00D92938" w:rsidRDefault="00C671F8" w:rsidP="00C671F8">
                <w:pPr>
                  <w:spacing w:line="360" w:lineRule="auto"/>
                  <w:rPr>
                    <w:rFonts w:ascii="Arial" w:hAnsi="Arial"/>
                    <w:b/>
                    <w:i/>
                    <w:color w:val="365F91"/>
                    <w:sz w:val="18"/>
                    <w:szCs w:val="18"/>
                  </w:rPr>
                </w:pPr>
                <w:r w:rsidRPr="00D92938">
                  <w:rPr>
                    <w:rFonts w:ascii="Arial" w:hAnsi="Arial"/>
                    <w:b/>
                    <w:i/>
                    <w:color w:val="365F91"/>
                    <w:sz w:val="18"/>
                    <w:szCs w:val="18"/>
                  </w:rPr>
                  <w:t>Teacher:</w:t>
                </w:r>
                <w:r w:rsidR="007D470A">
                  <w:rPr>
                    <w:rFonts w:ascii="Arial" w:hAnsi="Arial"/>
                    <w:b/>
                    <w:i/>
                    <w:color w:val="365F91"/>
                    <w:sz w:val="18"/>
                    <w:szCs w:val="18"/>
                  </w:rPr>
                  <w:t xml:space="preserve"> Constance Johnson</w:t>
                </w:r>
              </w:p>
              <w:p w:rsidR="003D0DB5" w:rsidRPr="00D92938" w:rsidRDefault="00C671F8" w:rsidP="00C671F8">
                <w:pPr>
                  <w:spacing w:line="360" w:lineRule="auto"/>
                  <w:rPr>
                    <w:rFonts w:ascii="Arial" w:hAnsi="Arial"/>
                    <w:b/>
                    <w:i/>
                    <w:color w:val="365F91"/>
                    <w:sz w:val="18"/>
                    <w:szCs w:val="18"/>
                  </w:rPr>
                </w:pPr>
                <w:r w:rsidRPr="00D92938">
                  <w:rPr>
                    <w:rFonts w:ascii="Arial" w:hAnsi="Arial"/>
                    <w:b/>
                    <w:i/>
                    <w:color w:val="365F91"/>
                    <w:sz w:val="18"/>
                    <w:szCs w:val="18"/>
                  </w:rPr>
                  <w:t>Course:</w:t>
                </w:r>
                <w:r w:rsidR="007D470A">
                  <w:rPr>
                    <w:rFonts w:ascii="Arial" w:hAnsi="Arial"/>
                    <w:b/>
                    <w:i/>
                    <w:color w:val="365F91"/>
                    <w:sz w:val="18"/>
                    <w:szCs w:val="18"/>
                  </w:rPr>
                  <w:t xml:space="preserve"> </w:t>
                </w:r>
                <w:r w:rsidR="00A26B2F">
                  <w:rPr>
                    <w:rFonts w:ascii="Arial" w:hAnsi="Arial"/>
                    <w:b/>
                    <w:i/>
                    <w:color w:val="365F91"/>
                    <w:sz w:val="18"/>
                    <w:szCs w:val="18"/>
                  </w:rPr>
                  <w:t>Chemistry</w:t>
                </w:r>
                <w:r w:rsidR="009C6D6D">
                  <w:rPr>
                    <w:rFonts w:ascii="Arial" w:hAnsi="Arial"/>
                    <w:b/>
                    <w:i/>
                    <w:color w:val="365F91"/>
                    <w:sz w:val="18"/>
                    <w:szCs w:val="18"/>
                  </w:rPr>
                  <w:t>, APES, Physics</w:t>
                </w:r>
              </w:p>
              <w:p w:rsidR="00C671F8" w:rsidRPr="00D92938" w:rsidRDefault="00C671F8" w:rsidP="00C671F8">
                <w:pPr>
                  <w:spacing w:line="360" w:lineRule="auto"/>
                  <w:rPr>
                    <w:rFonts w:ascii="Arial" w:hAnsi="Arial"/>
                    <w:b/>
                    <w:i/>
                    <w:color w:val="365F91"/>
                    <w:sz w:val="18"/>
                    <w:szCs w:val="18"/>
                  </w:rPr>
                </w:pPr>
                <w:r w:rsidRPr="00D92938">
                  <w:rPr>
                    <w:rFonts w:ascii="Arial" w:hAnsi="Arial"/>
                    <w:b/>
                    <w:i/>
                    <w:color w:val="365F91"/>
                    <w:sz w:val="18"/>
                    <w:szCs w:val="18"/>
                  </w:rPr>
                  <w:t>Phone</w:t>
                </w:r>
                <w:r w:rsidR="00D92938" w:rsidRPr="00D92938">
                  <w:rPr>
                    <w:rFonts w:ascii="Arial" w:hAnsi="Arial"/>
                    <w:b/>
                    <w:i/>
                    <w:color w:val="365F91"/>
                    <w:sz w:val="18"/>
                    <w:szCs w:val="18"/>
                  </w:rPr>
                  <w:t xml:space="preserve"> Extension</w:t>
                </w:r>
                <w:r w:rsidRPr="00D92938">
                  <w:rPr>
                    <w:rFonts w:ascii="Arial" w:hAnsi="Arial"/>
                    <w:b/>
                    <w:i/>
                    <w:color w:val="365F91"/>
                    <w:sz w:val="18"/>
                    <w:szCs w:val="18"/>
                  </w:rPr>
                  <w:t>:</w:t>
                </w:r>
                <w:r w:rsidR="00DD1ADA">
                  <w:rPr>
                    <w:rFonts w:ascii="Arial" w:hAnsi="Arial"/>
                    <w:b/>
                    <w:i/>
                    <w:color w:val="365F91"/>
                    <w:sz w:val="18"/>
                    <w:szCs w:val="18"/>
                  </w:rPr>
                  <w:t xml:space="preserve"> 252.492.6041 ext. 6042</w:t>
                </w:r>
              </w:p>
              <w:p w:rsidR="00C671F8" w:rsidRPr="00D92938" w:rsidRDefault="00C671F8" w:rsidP="00C671F8">
                <w:pPr>
                  <w:spacing w:line="360" w:lineRule="auto"/>
                  <w:rPr>
                    <w:rFonts w:ascii="Arial" w:hAnsi="Arial"/>
                    <w:b/>
                    <w:i/>
                    <w:color w:val="365F91"/>
                    <w:sz w:val="18"/>
                    <w:szCs w:val="18"/>
                  </w:rPr>
                </w:pPr>
                <w:r w:rsidRPr="00D92938">
                  <w:rPr>
                    <w:rFonts w:ascii="Arial" w:hAnsi="Arial"/>
                    <w:b/>
                    <w:i/>
                    <w:color w:val="365F91"/>
                    <w:sz w:val="18"/>
                    <w:szCs w:val="18"/>
                  </w:rPr>
                  <w:t>Email:</w:t>
                </w:r>
                <w:r w:rsidR="007D470A">
                  <w:rPr>
                    <w:rFonts w:ascii="Arial" w:hAnsi="Arial"/>
                    <w:b/>
                    <w:i/>
                    <w:color w:val="365F91"/>
                    <w:sz w:val="18"/>
                    <w:szCs w:val="18"/>
                  </w:rPr>
                  <w:t>cojohnson@vcs.k12.nc.us</w:t>
                </w:r>
              </w:p>
              <w:p w:rsidR="00C671F8" w:rsidRPr="00D92938" w:rsidRDefault="00C671F8" w:rsidP="00C671F8">
                <w:pPr>
                  <w:spacing w:line="360" w:lineRule="auto"/>
                  <w:rPr>
                    <w:rFonts w:ascii="Arial" w:hAnsi="Arial"/>
                    <w:b/>
                    <w:i/>
                    <w:color w:val="365F91"/>
                    <w:sz w:val="18"/>
                    <w:szCs w:val="18"/>
                  </w:rPr>
                </w:pPr>
                <w:r w:rsidRPr="00D92938">
                  <w:rPr>
                    <w:rFonts w:ascii="Arial" w:hAnsi="Arial"/>
                    <w:b/>
                    <w:i/>
                    <w:color w:val="365F91"/>
                    <w:sz w:val="18"/>
                    <w:szCs w:val="18"/>
                  </w:rPr>
                  <w:t>Website:</w:t>
                </w:r>
                <w:r w:rsidR="005623E5" w:rsidRPr="005623E5">
                  <w:rPr>
                    <w:rFonts w:ascii="Arial" w:hAnsi="Arial"/>
                    <w:b/>
                    <w:i/>
                    <w:color w:val="365F91"/>
                    <w:sz w:val="18"/>
                    <w:szCs w:val="18"/>
                  </w:rPr>
                  <w:t xml:space="preserve"> </w:t>
                </w:r>
                <w:r w:rsidR="005623E5">
                  <w:rPr>
                    <w:rFonts w:ascii="Arial" w:hAnsi="Arial"/>
                    <w:b/>
                    <w:i/>
                    <w:color w:val="365F91"/>
                    <w:sz w:val="18"/>
                    <w:szCs w:val="18"/>
                  </w:rPr>
                  <w:t>nvhssciencecjohnson.wikispaces.com</w:t>
                </w:r>
              </w:p>
              <w:p w:rsidR="00C671F8" w:rsidRPr="00D92938" w:rsidRDefault="00C671F8" w:rsidP="00C671F8">
                <w:pPr>
                  <w:spacing w:line="360" w:lineRule="auto"/>
                  <w:rPr>
                    <w:rFonts w:ascii="Arial" w:hAnsi="Arial"/>
                    <w:b/>
                    <w:i/>
                    <w:color w:val="365F91"/>
                    <w:sz w:val="18"/>
                    <w:szCs w:val="18"/>
                  </w:rPr>
                </w:pPr>
                <w:r w:rsidRPr="00D92938">
                  <w:rPr>
                    <w:rFonts w:ascii="Arial" w:hAnsi="Arial"/>
                    <w:b/>
                    <w:i/>
                    <w:color w:val="365F91"/>
                    <w:sz w:val="18"/>
                    <w:szCs w:val="18"/>
                  </w:rPr>
                  <w:t>Tutoring Hours:</w:t>
                </w:r>
                <w:r w:rsidR="007D470A">
                  <w:rPr>
                    <w:rFonts w:ascii="Arial" w:hAnsi="Arial"/>
                    <w:b/>
                    <w:i/>
                    <w:color w:val="365F91"/>
                    <w:sz w:val="18"/>
                    <w:szCs w:val="18"/>
                  </w:rPr>
                  <w:t xml:space="preserve"> Mon, Tues, Thurs 3:15-4:15</w:t>
                </w:r>
              </w:p>
              <w:p w:rsidR="00C671F8" w:rsidRDefault="00C671F8">
                <w:pPr>
                  <w:rPr>
                    <w:rFonts w:ascii="Arial" w:hAnsi="Arial"/>
                    <w:i/>
                    <w:sz w:val="16"/>
                  </w:rPr>
                </w:pPr>
              </w:p>
            </w:txbxContent>
          </v:textbox>
        </v:shape>
      </w:pict>
    </w:r>
    <w:r>
      <w:rPr>
        <w:noProof/>
      </w:rPr>
      <w:pict>
        <v:line id="_x0000_s2067" style="position:absolute;z-index:251656704" from="324pt,0" to="324pt,81pt" o:allowincell="f"/>
      </w:pict>
    </w:r>
    <w:r>
      <w:pict>
        <v:group id="_x0000_s2095" editas="canvas" style="width:315pt;height:95.15pt;mso-position-horizontal-relative:char;mso-position-vertical-relative:line" coordorigin="2520,1222" coordsize="8340,2520" o:allowincell="f">
          <o:lock v:ext="edit" aspectratio="t"/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94" type="#_x0000_t75" style="position:absolute;left:2520;top:1222;width:8340;height:2520" o:preferrelative="f">
            <v:fill o:detectmouseclick="t"/>
            <v:path o:extrusionok="t" o:connecttype="none"/>
            <o:lock v:ext="edit" text="t"/>
          </v:shape>
          <v:shape id="_x0000_s2089" type="#_x0000_t75" style="position:absolute;left:2520;top:1222;width:2053;height:2520" fillcolor="#bbe0e3">
            <v:imagedata r:id="rId1" o:title="" cropbottom="5958f" cropleft="9393f" cropright="7089f"/>
          </v:shape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2090" type="#_x0000_t136" style="position:absolute;left:4760;top:1782;width:6100;height:550" fillcolor="#006" strokecolor="#006">
            <v:shadow color="#868686"/>
            <v:textpath style="font-family:&quot;Arial&quot;;v-text-kern:t" trim="t" fitpath="t" string="Northern Vance High School"/>
          </v:shape>
          <v:line id="_x0000_s2091" style="position:absolute" from="4760,2342" to="8600,2342" strokecolor="#fc0" strokeweight="2.25pt"/>
          <v:line id="_x0000_s2092" style="position:absolute" from="9080,2342" to="10840,2342" strokecolor="#fc0" strokeweight="2.25pt"/>
          <w10:wrap type="none"/>
          <w10:anchorlock/>
        </v:group>
      </w:pict>
    </w:r>
    <w:r w:rsidR="003D0DB5">
      <w:br/>
      <w:t>__________________________________________________________________________________________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23E5" w:rsidRDefault="005623E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3E2ACB"/>
    <w:multiLevelType w:val="hybridMultilevel"/>
    <w:tmpl w:val="0E98398C"/>
    <w:lvl w:ilvl="0" w:tplc="76E6C948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72D264E2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9ABCC7EC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372A95E8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93103600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EC5E6AB8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77883F12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EAEFB60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4E92A62C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1B7D40A9"/>
    <w:multiLevelType w:val="hybridMultilevel"/>
    <w:tmpl w:val="91E45F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5C63DA"/>
    <w:multiLevelType w:val="hybridMultilevel"/>
    <w:tmpl w:val="CB6A3DCA"/>
    <w:lvl w:ilvl="0" w:tplc="31BC47F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35D6CC1E">
      <w:start w:val="1"/>
      <w:numFmt w:val="upp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374A6F94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E7FEB0FC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27AEC5A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B1663988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A13AA90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D9CF266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DFA8EDDE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35C756F4"/>
    <w:multiLevelType w:val="hybridMultilevel"/>
    <w:tmpl w:val="4E1E6580"/>
    <w:lvl w:ilvl="0" w:tplc="461044EA">
      <w:start w:val="3"/>
      <w:numFmt w:val="upp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250CC624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CB2830A4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49CA2CD4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12F6CC6A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B012483C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7E4EDA3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E36C46D8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411668F0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>
    <w:nsid w:val="57233201"/>
    <w:multiLevelType w:val="hybridMultilevel"/>
    <w:tmpl w:val="DC58A1D0"/>
    <w:lvl w:ilvl="0" w:tplc="EDF6933A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8B246E8E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C406D140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B0AD6A4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E92277D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5B24D10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8F30AC7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EAB832A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88C8CF72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5">
    <w:nsid w:val="58BC7A61"/>
    <w:multiLevelType w:val="hybridMultilevel"/>
    <w:tmpl w:val="D3002776"/>
    <w:lvl w:ilvl="0" w:tplc="EA16DE46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  <w:b w:val="0"/>
      </w:rPr>
    </w:lvl>
    <w:lvl w:ilvl="1" w:tplc="9D56992E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24EA9D60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DF9AA038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2AE4D3D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2F484F2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98B03CB2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C464BD02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B0F06170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5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attachedTemplate r:id="rId1"/>
  <w:stylePaneFormatFilter w:val="3F01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11266">
      <o:colormenu v:ext="edit" fillcolor="none" strokecolor="none"/>
    </o:shapedefaults>
    <o:shapelayout v:ext="edit">
      <o:idmap v:ext="edit" data="2"/>
      <o:regrouptable v:ext="edit">
        <o:entry new="1" old="0"/>
        <o:entry new="2" old="1"/>
      </o:regrouptable>
    </o:shapelayout>
  </w:hdrShapeDefaults>
  <w:footnotePr>
    <w:footnote w:id="-1"/>
    <w:footnote w:id="0"/>
  </w:footnotePr>
  <w:endnotePr>
    <w:endnote w:id="-1"/>
    <w:endnote w:id="0"/>
  </w:endnotePr>
  <w:compat/>
  <w:rsids>
    <w:rsidRoot w:val="00525BCF"/>
    <w:rsid w:val="00077552"/>
    <w:rsid w:val="00130D21"/>
    <w:rsid w:val="003477CD"/>
    <w:rsid w:val="003921A6"/>
    <w:rsid w:val="003D0DB5"/>
    <w:rsid w:val="00482E82"/>
    <w:rsid w:val="00511E71"/>
    <w:rsid w:val="00525BCF"/>
    <w:rsid w:val="005623E5"/>
    <w:rsid w:val="005C3B1E"/>
    <w:rsid w:val="007C7C0D"/>
    <w:rsid w:val="007D470A"/>
    <w:rsid w:val="009C6D6D"/>
    <w:rsid w:val="00A26B2F"/>
    <w:rsid w:val="00B46642"/>
    <w:rsid w:val="00BD0104"/>
    <w:rsid w:val="00C671F8"/>
    <w:rsid w:val="00D92938"/>
    <w:rsid w:val="00DD1ADA"/>
    <w:rsid w:val="00DF1403"/>
    <w:rsid w:val="00F22CF4"/>
    <w:rsid w:val="00F24ACE"/>
    <w:rsid w:val="00FB3F76"/>
    <w:rsid w:val="00FF6A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>
      <o:colormenu v:ext="edit" fillcolor="none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77CD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C3B1E"/>
    <w:pPr>
      <w:keepNext/>
      <w:outlineLvl w:val="0"/>
    </w:pPr>
    <w:rPr>
      <w:b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5C3B1E"/>
    <w:pPr>
      <w:keepNext/>
      <w:jc w:val="center"/>
      <w:outlineLvl w:val="1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3477CD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477CD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3477C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3477CD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D92938"/>
    <w:rPr>
      <w:b/>
      <w:bCs/>
    </w:rPr>
  </w:style>
  <w:style w:type="character" w:customStyle="1" w:styleId="Heading1Char">
    <w:name w:val="Heading 1 Char"/>
    <w:basedOn w:val="DefaultParagraphFont"/>
    <w:link w:val="Heading1"/>
    <w:rsid w:val="005C3B1E"/>
    <w:rPr>
      <w:b/>
    </w:rPr>
  </w:style>
  <w:style w:type="character" w:customStyle="1" w:styleId="Heading2Char">
    <w:name w:val="Heading 2 Char"/>
    <w:basedOn w:val="DefaultParagraphFont"/>
    <w:link w:val="Heading2"/>
    <w:rsid w:val="005C3B1E"/>
    <w:rPr>
      <w:b/>
    </w:rPr>
  </w:style>
  <w:style w:type="paragraph" w:styleId="Title">
    <w:name w:val="Title"/>
    <w:basedOn w:val="Normal"/>
    <w:link w:val="TitleChar"/>
    <w:qFormat/>
    <w:rsid w:val="005C3B1E"/>
    <w:pPr>
      <w:jc w:val="center"/>
    </w:pPr>
    <w:rPr>
      <w:b/>
      <w:szCs w:val="20"/>
    </w:rPr>
  </w:style>
  <w:style w:type="character" w:customStyle="1" w:styleId="TitleChar">
    <w:name w:val="Title Char"/>
    <w:basedOn w:val="DefaultParagraphFont"/>
    <w:link w:val="Title"/>
    <w:rsid w:val="005C3B1E"/>
    <w:rPr>
      <w:b/>
      <w:sz w:val="24"/>
    </w:rPr>
  </w:style>
  <w:style w:type="paragraph" w:styleId="Subtitle">
    <w:name w:val="Subtitle"/>
    <w:basedOn w:val="Normal"/>
    <w:link w:val="SubtitleChar"/>
    <w:qFormat/>
    <w:rsid w:val="005C3B1E"/>
    <w:pPr>
      <w:jc w:val="center"/>
    </w:pPr>
    <w:rPr>
      <w:b/>
      <w:sz w:val="20"/>
      <w:szCs w:val="20"/>
    </w:rPr>
  </w:style>
  <w:style w:type="character" w:customStyle="1" w:styleId="SubtitleChar">
    <w:name w:val="Subtitle Char"/>
    <w:basedOn w:val="DefaultParagraphFont"/>
    <w:link w:val="Subtitle"/>
    <w:rsid w:val="005C3B1E"/>
    <w:rPr>
      <w:b/>
    </w:rPr>
  </w:style>
  <w:style w:type="paragraph" w:styleId="ListParagraph">
    <w:name w:val="List Paragraph"/>
    <w:basedOn w:val="Normal"/>
    <w:uiPriority w:val="34"/>
    <w:qFormat/>
    <w:rsid w:val="009C6D6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ojohnson@nvs.k12.nc.us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bcreasman\Local%20Settings\Temporary%20Internet%20Files\Content.Outlook\DIJ8CGC1\Teacher%20Letterhea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8F988543-0B31-4E34-B5D3-F896B8C26C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Teacher Letterhead</Template>
  <TotalTime>0</TotalTime>
  <Pages>1</Pages>
  <Words>349</Words>
  <Characters>1994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FAX COVER LETTER</vt:lpstr>
    </vt:vector>
  </TitlesOfParts>
  <Company> </Company>
  <LinksUpToDate>false</LinksUpToDate>
  <CharactersWithSpaces>2339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FAX COVER LETTER</dc:title>
  <dc:subject/>
  <dc:creator>Brian K. Creasman</dc:creator>
  <cp:keywords/>
  <dc:description/>
  <cp:lastModifiedBy>Johnson, Connie</cp:lastModifiedBy>
  <cp:revision>2</cp:revision>
  <cp:lastPrinted>2012-01-19T13:34:00Z</cp:lastPrinted>
  <dcterms:created xsi:type="dcterms:W3CDTF">2012-01-20T14:06:00Z</dcterms:created>
  <dcterms:modified xsi:type="dcterms:W3CDTF">2012-01-20T14:06:00Z</dcterms:modified>
</cp:coreProperties>
</file>